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82ED7" w14:textId="77777777" w:rsidR="00193893" w:rsidRDefault="00193893" w:rsidP="00193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FORSET</w:t>
      </w:r>
      <w:r>
        <w:rPr>
          <w:rFonts w:ascii="Times New Roman" w:hAnsi="Times New Roman" w:cs="Times New Roman"/>
        </w:rPr>
        <w:t xml:space="preserve">       (fl.1484)</w:t>
      </w:r>
    </w:p>
    <w:p w14:paraId="0D29B092" w14:textId="77777777" w:rsidR="00193893" w:rsidRDefault="00193893" w:rsidP="00193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Catton, North Riding of Yorkshire. Clerk.</w:t>
      </w:r>
    </w:p>
    <w:p w14:paraId="136788F0" w14:textId="77777777" w:rsidR="00193893" w:rsidRDefault="00193893" w:rsidP="00193893">
      <w:pPr>
        <w:rPr>
          <w:rFonts w:ascii="Times New Roman" w:hAnsi="Times New Roman" w:cs="Times New Roman"/>
        </w:rPr>
      </w:pPr>
    </w:p>
    <w:p w14:paraId="05FD2600" w14:textId="77777777" w:rsidR="00193893" w:rsidRDefault="00193893" w:rsidP="00193893">
      <w:pPr>
        <w:rPr>
          <w:rFonts w:ascii="Times New Roman" w:hAnsi="Times New Roman" w:cs="Times New Roman"/>
        </w:rPr>
      </w:pPr>
    </w:p>
    <w:p w14:paraId="1C8399A0" w14:textId="77777777" w:rsidR="00E71399" w:rsidRDefault="00E71399" w:rsidP="00E71399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>John Hert, Under treasurer of York Minster(q.v.), Richard Latomer, clerk(q.v.),</w:t>
      </w:r>
    </w:p>
    <w:p w14:paraId="7FA959C0" w14:textId="77777777" w:rsidR="00E71399" w:rsidRDefault="00E71399" w:rsidP="00E71399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and Thomas Roper(q.v.), as the executors of John Gysburgh, canon</w:t>
      </w:r>
    </w:p>
    <w:p w14:paraId="1EE517A8" w14:textId="77777777" w:rsidR="00E71399" w:rsidRDefault="00E71399" w:rsidP="00E71399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residentiary of York Minster(q.v.), brought a plaint of debt against him</w:t>
      </w:r>
    </w:p>
    <w:p w14:paraId="55C95A14" w14:textId="77777777" w:rsidR="00E71399" w:rsidRDefault="00E71399" w:rsidP="00E71399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and Thomas Artas of Lythe(q.v.).</w:t>
      </w:r>
    </w:p>
    <w:p w14:paraId="102CAA07" w14:textId="3EDD6C02" w:rsidR="00E71399" w:rsidRDefault="00E71399" w:rsidP="00E71399">
      <w:pPr>
        <w:pStyle w:val="NoSpacing"/>
      </w:pPr>
      <w:r>
        <w:rPr>
          <w:rFonts w:eastAsia="Calibri"/>
        </w:rPr>
        <w:tab/>
      </w:r>
      <w:r>
        <w:rPr>
          <w:rFonts w:eastAsia="Calibri"/>
        </w:rPr>
        <w:tab/>
      </w:r>
      <w:r w:rsidRPr="005A73DB">
        <w:rPr>
          <w:rFonts w:eastAsia="Calibri"/>
        </w:rPr>
        <w:t>(</w:t>
      </w:r>
      <w:hyperlink r:id="rId6" w:history="1">
        <w:r w:rsidRPr="00144413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5BA77410" w14:textId="77777777" w:rsidR="00193893" w:rsidRDefault="00193893" w:rsidP="00193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Hert, Under Treasurer of York Minster(q.v.), Richard Latomer(q.v.),</w:t>
      </w:r>
    </w:p>
    <w:p w14:paraId="421C6E24" w14:textId="77777777" w:rsidR="00193893" w:rsidRDefault="00193893" w:rsidP="00193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ab/>
        <w:t xml:space="preserve">Thomas Reyerd(q.v.) and John Rysburgh(q.v.), as the executors of John </w:t>
      </w:r>
    </w:p>
    <w:p w14:paraId="57BA3D3C" w14:textId="77777777" w:rsidR="00193893" w:rsidRDefault="00193893" w:rsidP="00193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Gysburgh, Canon of York Minster(q.v.), brought a plaint of debt against him</w:t>
      </w:r>
    </w:p>
    <w:p w14:paraId="1ECBFEB1" w14:textId="77777777" w:rsidR="00193893" w:rsidRDefault="00193893" w:rsidP="00193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Thomas Artas of Lythe(q.v.).</w:t>
      </w:r>
    </w:p>
    <w:p w14:paraId="12F68241" w14:textId="77777777" w:rsidR="00193893" w:rsidRDefault="00193893" w:rsidP="00193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5EFA2B3" w14:textId="77777777" w:rsidR="00193893" w:rsidRDefault="00193893" w:rsidP="00193893">
      <w:pPr>
        <w:rPr>
          <w:rFonts w:ascii="Times New Roman" w:hAnsi="Times New Roman" w:cs="Times New Roman"/>
        </w:rPr>
      </w:pPr>
    </w:p>
    <w:p w14:paraId="25417184" w14:textId="77777777" w:rsidR="00193893" w:rsidRDefault="00193893" w:rsidP="00193893">
      <w:pPr>
        <w:rPr>
          <w:rFonts w:ascii="Times New Roman" w:hAnsi="Times New Roman" w:cs="Times New Roman"/>
        </w:rPr>
      </w:pPr>
    </w:p>
    <w:p w14:paraId="5AAC892D" w14:textId="77777777" w:rsidR="00193893" w:rsidRDefault="00193893" w:rsidP="00193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December 2017</w:t>
      </w:r>
    </w:p>
    <w:p w14:paraId="4A097305" w14:textId="1A6D19EB" w:rsidR="00E71399" w:rsidRDefault="00E71399" w:rsidP="00193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October 2025</w:t>
      </w:r>
    </w:p>
    <w:p w14:paraId="28177457" w14:textId="77777777" w:rsidR="00E71399" w:rsidRPr="00E71FC3" w:rsidRDefault="00E71399" w:rsidP="00E71FC3">
      <w:pPr>
        <w:pStyle w:val="NoSpacing"/>
      </w:pPr>
    </w:p>
    <w:sectPr w:rsidR="006B2F86" w:rsidRPr="00E71FC3" w:rsidSect="00E71399">
      <w:footerReference w:type="default" r:id="rId8"/>
      <w:pgSz w:w="11906" w:h="16838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E11A9" w14:textId="77777777" w:rsidR="00193893" w:rsidRDefault="00193893" w:rsidP="00E71FC3">
      <w:r>
        <w:separator/>
      </w:r>
    </w:p>
  </w:endnote>
  <w:endnote w:type="continuationSeparator" w:id="0">
    <w:p w14:paraId="7B3A1F8D" w14:textId="77777777" w:rsidR="00193893" w:rsidRDefault="0019389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A00E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6F7C7" w14:textId="77777777" w:rsidR="00193893" w:rsidRDefault="00193893" w:rsidP="00E71FC3">
      <w:r>
        <w:separator/>
      </w:r>
    </w:p>
  </w:footnote>
  <w:footnote w:type="continuationSeparator" w:id="0">
    <w:p w14:paraId="0009A7E9" w14:textId="77777777" w:rsidR="00193893" w:rsidRDefault="0019389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893"/>
    <w:rsid w:val="001117AD"/>
    <w:rsid w:val="00193893"/>
    <w:rsid w:val="001A7C09"/>
    <w:rsid w:val="00577BD5"/>
    <w:rsid w:val="00656CBA"/>
    <w:rsid w:val="006A1F77"/>
    <w:rsid w:val="00733BE7"/>
    <w:rsid w:val="00AB52E8"/>
    <w:rsid w:val="00B16D3F"/>
    <w:rsid w:val="00BB41AC"/>
    <w:rsid w:val="00E7139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7FC17"/>
  <w15:chartTrackingRefBased/>
  <w15:docId w15:val="{DE9D1C89-4AD6-4B7D-97A1-F6D419DF0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89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938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117</Words>
  <Characters>817</Characters>
  <Application>Microsoft Office Word</Application>
  <DocSecurity>0</DocSecurity>
  <Lines>23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2017-12-23T22:02:00Z</dcterms:created>
  <dcterms:modified xsi:type="dcterms:W3CDTF">2025-10-21T09:47:00Z</dcterms:modified>
</cp:coreProperties>
</file>